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31D619" w14:textId="77777777" w:rsidR="003A40E5" w:rsidRDefault="003A40E5" w:rsidP="003A40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SARGEANTSON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fl.1452)</w:t>
      </w:r>
    </w:p>
    <w:p w14:paraId="4CEF23BF" w14:textId="77777777" w:rsidR="003A40E5" w:rsidRDefault="003A40E5" w:rsidP="003A40E5">
      <w:pPr>
        <w:pStyle w:val="NoSpacing"/>
        <w:rPr>
          <w:rFonts w:cs="Times New Roman"/>
          <w:szCs w:val="24"/>
        </w:rPr>
      </w:pPr>
    </w:p>
    <w:p w14:paraId="0D3B25BE" w14:textId="77777777" w:rsidR="003A40E5" w:rsidRDefault="003A40E5" w:rsidP="003A40E5">
      <w:pPr>
        <w:pStyle w:val="NoSpacing"/>
        <w:rPr>
          <w:rFonts w:cs="Times New Roman"/>
          <w:szCs w:val="24"/>
        </w:rPr>
      </w:pPr>
    </w:p>
    <w:p w14:paraId="31239BDA" w14:textId="77777777" w:rsidR="003A40E5" w:rsidRDefault="003A40E5" w:rsidP="003A40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Oct.</w:t>
      </w:r>
      <w:r>
        <w:rPr>
          <w:rFonts w:cs="Times New Roman"/>
          <w:szCs w:val="24"/>
        </w:rPr>
        <w:tab/>
        <w:t>1452</w:t>
      </w:r>
      <w:r>
        <w:rPr>
          <w:rFonts w:cs="Times New Roman"/>
          <w:szCs w:val="24"/>
        </w:rPr>
        <w:tab/>
        <w:t xml:space="preserve">William Smyth of </w:t>
      </w:r>
      <w:proofErr w:type="spellStart"/>
      <w:r>
        <w:rPr>
          <w:rFonts w:cs="Times New Roman"/>
          <w:szCs w:val="24"/>
        </w:rPr>
        <w:t>Gosberkirk</w:t>
      </w:r>
      <w:proofErr w:type="spellEnd"/>
      <w:r>
        <w:rPr>
          <w:rFonts w:cs="Times New Roman"/>
          <w:szCs w:val="24"/>
        </w:rPr>
        <w:t>, Lincolnshire(q.v.), was pardoned for not</w:t>
      </w:r>
    </w:p>
    <w:p w14:paraId="3E1ECC04" w14:textId="77777777" w:rsidR="003A40E5" w:rsidRDefault="003A40E5" w:rsidP="003A40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appearing to answer her touching a plea that he </w:t>
      </w:r>
      <w:proofErr w:type="gramStart"/>
      <w:r>
        <w:rPr>
          <w:rFonts w:cs="Times New Roman"/>
          <w:szCs w:val="24"/>
        </w:rPr>
        <w:t>render</w:t>
      </w:r>
      <w:proofErr w:type="gramEnd"/>
      <w:r>
        <w:rPr>
          <w:rFonts w:cs="Times New Roman"/>
          <w:szCs w:val="24"/>
        </w:rPr>
        <w:t xml:space="preserve"> to her a box with </w:t>
      </w:r>
    </w:p>
    <w:p w14:paraId="3E859CC8" w14:textId="77777777" w:rsidR="003A40E5" w:rsidRDefault="003A40E5" w:rsidP="003A40E5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charters, writings and </w:t>
      </w:r>
      <w:r>
        <w:rPr>
          <w:rFonts w:cs="Times New Roman"/>
          <w:szCs w:val="24"/>
        </w:rPr>
        <w:tab/>
        <w:t>other muniments therein.</w:t>
      </w:r>
    </w:p>
    <w:p w14:paraId="26DC6AA4" w14:textId="77777777" w:rsidR="003A40E5" w:rsidRDefault="003A40E5" w:rsidP="003A40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p.2)</w:t>
      </w:r>
    </w:p>
    <w:p w14:paraId="70F3E214" w14:textId="77777777" w:rsidR="003A40E5" w:rsidRDefault="003A40E5" w:rsidP="003A40E5">
      <w:pPr>
        <w:pStyle w:val="NoSpacing"/>
        <w:rPr>
          <w:rFonts w:cs="Times New Roman"/>
          <w:szCs w:val="24"/>
        </w:rPr>
      </w:pPr>
    </w:p>
    <w:p w14:paraId="57350490" w14:textId="77777777" w:rsidR="003A40E5" w:rsidRDefault="003A40E5" w:rsidP="003A40E5">
      <w:pPr>
        <w:pStyle w:val="NoSpacing"/>
        <w:rPr>
          <w:rFonts w:cs="Times New Roman"/>
          <w:szCs w:val="24"/>
        </w:rPr>
      </w:pPr>
    </w:p>
    <w:p w14:paraId="27FCE659" w14:textId="77777777" w:rsidR="003A40E5" w:rsidRDefault="003A40E5" w:rsidP="003A40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June 2024</w:t>
      </w:r>
    </w:p>
    <w:p w14:paraId="559B29B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40795" w14:textId="77777777" w:rsidR="003A40E5" w:rsidRDefault="003A40E5" w:rsidP="009139A6">
      <w:r>
        <w:separator/>
      </w:r>
    </w:p>
  </w:endnote>
  <w:endnote w:type="continuationSeparator" w:id="0">
    <w:p w14:paraId="16BF3445" w14:textId="77777777" w:rsidR="003A40E5" w:rsidRDefault="003A40E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38A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C133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2E3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345585" w14:textId="77777777" w:rsidR="003A40E5" w:rsidRDefault="003A40E5" w:rsidP="009139A6">
      <w:r>
        <w:separator/>
      </w:r>
    </w:p>
  </w:footnote>
  <w:footnote w:type="continuationSeparator" w:id="0">
    <w:p w14:paraId="2268D3EA" w14:textId="77777777" w:rsidR="003A40E5" w:rsidRDefault="003A40E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E76C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6A5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52D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0E5"/>
    <w:rsid w:val="000666E0"/>
    <w:rsid w:val="002510B7"/>
    <w:rsid w:val="00270799"/>
    <w:rsid w:val="003A40E5"/>
    <w:rsid w:val="003E52FF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2F7BA"/>
  <w15:chartTrackingRefBased/>
  <w15:docId w15:val="{7A9735D5-C6BF-4DB8-B8F0-68387D977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2024-06-06T18:49:00Z</dcterms:created>
  <dcterms:modified xsi:type="dcterms:W3CDTF">2024-06-06T18:50:00Z</dcterms:modified>
</cp:coreProperties>
</file>